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9E982" w14:textId="77777777" w:rsidR="002E77F7" w:rsidRPr="00690BA6" w:rsidRDefault="002E77F7" w:rsidP="002E77F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GOLDSMYTH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1FFF066" w14:textId="77777777" w:rsidR="002E77F7" w:rsidRDefault="002E77F7" w:rsidP="002E77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2B66089" w14:textId="77777777" w:rsidR="002E77F7" w:rsidRDefault="002E77F7" w:rsidP="002E77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A21567" w14:textId="77777777" w:rsidR="002E77F7" w:rsidRDefault="002E77F7" w:rsidP="002E77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1BDBA6" w14:textId="77777777" w:rsidR="002E77F7" w:rsidRDefault="002E77F7" w:rsidP="002E77F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Robert Carew(q.v.).</w:t>
      </w:r>
    </w:p>
    <w:p w14:paraId="29C647DF" w14:textId="77777777" w:rsidR="002E77F7" w:rsidRDefault="002E77F7" w:rsidP="002E77F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6C00450" w14:textId="77777777" w:rsidR="002E77F7" w:rsidRDefault="002E77F7" w:rsidP="002E77F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F7243C8" w14:textId="77777777" w:rsidR="002E77F7" w:rsidRDefault="002E77F7" w:rsidP="002E77F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D9F3DE0" w14:textId="77777777" w:rsidR="002E77F7" w:rsidRDefault="002E77F7" w:rsidP="002E77F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1159BB5" w14:textId="77777777" w:rsidR="002E77F7" w:rsidRDefault="002E77F7" w:rsidP="002E77F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22 September 2021</w:t>
      </w:r>
    </w:p>
    <w:p w14:paraId="3D3CCA6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C7BBE" w14:textId="77777777" w:rsidR="002E77F7" w:rsidRDefault="002E77F7" w:rsidP="009139A6">
      <w:r>
        <w:separator/>
      </w:r>
    </w:p>
  </w:endnote>
  <w:endnote w:type="continuationSeparator" w:id="0">
    <w:p w14:paraId="0A593710" w14:textId="77777777" w:rsidR="002E77F7" w:rsidRDefault="002E77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17A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4C9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9BC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D9693" w14:textId="77777777" w:rsidR="002E77F7" w:rsidRDefault="002E77F7" w:rsidP="009139A6">
      <w:r>
        <w:separator/>
      </w:r>
    </w:p>
  </w:footnote>
  <w:footnote w:type="continuationSeparator" w:id="0">
    <w:p w14:paraId="3D7393DF" w14:textId="77777777" w:rsidR="002E77F7" w:rsidRDefault="002E77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68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239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6C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7F7"/>
    <w:rsid w:val="000666E0"/>
    <w:rsid w:val="002510B7"/>
    <w:rsid w:val="002E77F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A885E"/>
  <w15:chartTrackingRefBased/>
  <w15:docId w15:val="{1F0E4EF2-7F80-4486-AF9E-317ECAFCE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2021-11-07T21:53:00Z</dcterms:created>
  <dcterms:modified xsi:type="dcterms:W3CDTF">2021-11-07T21:53:00Z</dcterms:modified>
</cp:coreProperties>
</file>